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5FEA6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WYMBYLDON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AE6DFB4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0B51D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0E044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added to the commission of 24 March to inquire in Surrey </w:t>
      </w:r>
      <w:proofErr w:type="gramStart"/>
      <w:r>
        <w:rPr>
          <w:rFonts w:ascii="Times New Roman" w:hAnsi="Times New Roman" w:cs="Times New Roman"/>
          <w:sz w:val="24"/>
          <w:szCs w:val="24"/>
        </w:rPr>
        <w:t>touching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87C87" w14:textId="77777777" w:rsidR="00E97522" w:rsidRDefault="00E97522" w:rsidP="00E9752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names of the persons bound to contribute to the subsidy granted to the King at the last Parliament.    (C.F.R. 1399-1405 p.260)</w:t>
      </w:r>
    </w:p>
    <w:p w14:paraId="610E0921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8118C4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018FA" w14:textId="77777777" w:rsidR="00E97522" w:rsidRDefault="00E97522" w:rsidP="00E97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2021</w:t>
      </w:r>
    </w:p>
    <w:p w14:paraId="1095E8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B567A" w14:textId="77777777" w:rsidR="00E97522" w:rsidRDefault="00E97522" w:rsidP="009139A6">
      <w:r>
        <w:separator/>
      </w:r>
    </w:p>
  </w:endnote>
  <w:endnote w:type="continuationSeparator" w:id="0">
    <w:p w14:paraId="5C63D579" w14:textId="77777777" w:rsidR="00E97522" w:rsidRDefault="00E975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97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FD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DB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81A86" w14:textId="77777777" w:rsidR="00E97522" w:rsidRDefault="00E97522" w:rsidP="009139A6">
      <w:r>
        <w:separator/>
      </w:r>
    </w:p>
  </w:footnote>
  <w:footnote w:type="continuationSeparator" w:id="0">
    <w:p w14:paraId="59F8D6FE" w14:textId="77777777" w:rsidR="00E97522" w:rsidRDefault="00E975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043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80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36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52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752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FE7F0"/>
  <w15:chartTrackingRefBased/>
  <w15:docId w15:val="{02A07D94-BD9D-4A53-B3FE-DFB5AE0A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2021-07-16T20:48:00Z</dcterms:created>
  <dcterms:modified xsi:type="dcterms:W3CDTF">2021-07-16T20:48:00Z</dcterms:modified>
</cp:coreProperties>
</file>